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5F0D1DB6" w:rsidR="00CE7250" w:rsidRDefault="005E3CCB" w:rsidP="003705F6">
            <w:pPr>
              <w:pStyle w:val="En-tte"/>
            </w:pPr>
            <w:r>
              <w:rPr>
                <w:rFonts w:ascii="Arial" w:hAnsi="Arial" w:cs="Arial"/>
                <w:b/>
                <w:noProof/>
              </w:rPr>
              <w:drawing>
                <wp:anchor distT="0" distB="0" distL="114300" distR="114300" simplePos="0" relativeHeight="251659264" behindDoc="0" locked="0" layoutInCell="1" allowOverlap="1" wp14:anchorId="1539B8FE" wp14:editId="627AB500">
                  <wp:simplePos x="0" y="0"/>
                  <wp:positionH relativeFrom="column">
                    <wp:posOffset>-5715</wp:posOffset>
                  </wp:positionH>
                  <wp:positionV relativeFrom="paragraph">
                    <wp:posOffset>6350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26ACFD90"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450512">
        <w:rPr>
          <w:rFonts w:ascii="Arial" w:hAnsi="Arial" w:cs="Arial"/>
          <w:b/>
          <w:bCs/>
          <w:szCs w:val="22"/>
        </w:rPr>
        <w:t>N°S26</w:t>
      </w:r>
      <w:r w:rsidR="008369AF">
        <w:rPr>
          <w:rFonts w:ascii="Arial" w:hAnsi="Arial" w:cs="Arial"/>
          <w:b/>
          <w:bCs/>
          <w:szCs w:val="22"/>
        </w:rPr>
        <w:t>B00</w:t>
      </w:r>
      <w:r w:rsidR="008A6181">
        <w:rPr>
          <w:rFonts w:ascii="Arial" w:hAnsi="Arial" w:cs="Arial"/>
          <w:b/>
          <w:bCs/>
          <w:szCs w:val="22"/>
        </w:rPr>
        <w:t>504</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078CACCB" w14:textId="2320B927" w:rsidR="00443372" w:rsidRPr="005A2D84" w:rsidRDefault="000935E9">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0935E9">
        <w:rPr>
          <w:rFonts w:ascii="Arial" w:hAnsi="Arial" w:cs="Arial"/>
          <w:szCs w:val="22"/>
        </w:rPr>
        <w:t>Approvisionnement de div</w:t>
      </w:r>
      <w:r w:rsidR="00C4315D">
        <w:rPr>
          <w:rFonts w:ascii="Arial" w:hAnsi="Arial" w:cs="Arial"/>
          <w:szCs w:val="22"/>
        </w:rPr>
        <w:t>ers rechanges</w:t>
      </w:r>
      <w:r w:rsidRPr="000935E9">
        <w:rPr>
          <w:rFonts w:ascii="Arial" w:hAnsi="Arial" w:cs="Arial"/>
          <w:szCs w:val="22"/>
        </w:rPr>
        <w:t xml:space="preserve"> au profit de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7312F668"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8A6181">
        <w:rPr>
          <w:rFonts w:ascii="Arial" w:hAnsi="Arial" w:cs="Arial"/>
          <w:b/>
          <w:szCs w:val="22"/>
        </w:rPr>
        <w:t>14</w:t>
      </w:r>
      <w:r w:rsidR="00C4315D">
        <w:rPr>
          <w:rFonts w:ascii="Arial" w:hAnsi="Arial" w:cs="Arial"/>
          <w:b/>
          <w:szCs w:val="22"/>
        </w:rPr>
        <w:t>/09</w:t>
      </w:r>
      <w:r w:rsidR="00450512">
        <w:rPr>
          <w:rFonts w:ascii="Arial" w:hAnsi="Arial" w:cs="Arial"/>
          <w:b/>
          <w:szCs w:val="22"/>
        </w:rPr>
        <w:t>/2026</w:t>
      </w:r>
    </w:p>
    <w:p w14:paraId="00903287" w14:textId="3F2568C3" w:rsidR="00443372" w:rsidRPr="005A2D84" w:rsidRDefault="007F291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7F986F50" w14:textId="6282774C" w:rsidR="00443372" w:rsidRPr="005A2D84" w:rsidRDefault="00C03B5A" w:rsidP="007D1970">
      <w:pPr>
        <w:spacing w:before="0" w:after="0"/>
        <w:jc w:val="left"/>
        <w:rPr>
          <w:rFonts w:ascii="Arial" w:hAnsi="Arial" w:cs="Arial"/>
          <w:szCs w:val="22"/>
        </w:rPr>
      </w:pPr>
      <w:r>
        <w:rPr>
          <w:rFonts w:ascii="Arial" w:hAnsi="Arial" w:cs="Arial"/>
          <w:szCs w:val="22"/>
        </w:rPr>
        <w:br w:type="page"/>
      </w: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5A2D84">
        <w:rPr>
          <w:rFonts w:ascii="Arial" w:hAnsi="Arial" w:cs="Arial"/>
          <w:b/>
          <w:szCs w:val="22"/>
        </w:rPr>
        <w:lastRenderedPageBreak/>
        <w:t>S  O</w:t>
      </w:r>
      <w:proofErr w:type="gramEnd"/>
      <w:r w:rsidRPr="005A2D84">
        <w:rPr>
          <w:rFonts w:ascii="Arial" w:hAnsi="Arial" w:cs="Arial"/>
          <w:b/>
          <w:szCs w:val="22"/>
        </w:rPr>
        <w:t xml:space="preserve">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526A4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526A4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526A42">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526A42">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526A42">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526A4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526A42">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526A42">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526A4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2A584CFB" w:rsidR="00443372" w:rsidRPr="00E22E33" w:rsidRDefault="00443372" w:rsidP="0092138C">
      <w:pPr>
        <w:pStyle w:val="Paragraphe"/>
        <w:ind w:firstLine="0"/>
        <w:rPr>
          <w:rFonts w:ascii="Arial" w:hAnsi="Arial" w:cs="Arial"/>
          <w:szCs w:val="22"/>
          <w:lang w:val="fr-FR"/>
        </w:rPr>
      </w:pPr>
      <w:r w:rsidRPr="005A2D84">
        <w:rPr>
          <w:rFonts w:ascii="Arial" w:hAnsi="Arial" w:cs="Arial"/>
          <w:b/>
          <w:szCs w:val="22"/>
        </w:rPr>
        <w:t>Elle a pour objet</w:t>
      </w:r>
      <w:r w:rsidR="005C1475">
        <w:rPr>
          <w:rFonts w:ascii="Arial" w:hAnsi="Arial" w:cs="Arial"/>
          <w:szCs w:val="22"/>
          <w:lang w:val="fr-FR"/>
        </w:rPr>
        <w:t xml:space="preserve"> l’appro</w:t>
      </w:r>
      <w:r w:rsidR="00330A50">
        <w:rPr>
          <w:rFonts w:ascii="Arial" w:hAnsi="Arial" w:cs="Arial"/>
          <w:szCs w:val="22"/>
          <w:lang w:val="fr-FR"/>
        </w:rPr>
        <w:t>visionnement</w:t>
      </w:r>
      <w:r w:rsidR="00330A50" w:rsidRPr="00330A50">
        <w:rPr>
          <w:rFonts w:ascii="Arial" w:hAnsi="Arial" w:cs="Arial"/>
          <w:szCs w:val="22"/>
        </w:rPr>
        <w:t xml:space="preserve"> de div</w:t>
      </w:r>
      <w:r w:rsidR="00C4315D">
        <w:rPr>
          <w:rFonts w:ascii="Arial" w:hAnsi="Arial" w:cs="Arial"/>
          <w:szCs w:val="22"/>
        </w:rPr>
        <w:t>ers</w:t>
      </w:r>
      <w:r w:rsidR="00C4315D">
        <w:rPr>
          <w:rFonts w:ascii="Arial" w:hAnsi="Arial" w:cs="Arial"/>
          <w:szCs w:val="22"/>
          <w:lang w:val="fr-FR"/>
        </w:rPr>
        <w:t xml:space="preserve"> rechanges</w:t>
      </w:r>
      <w:r w:rsidR="00330A50" w:rsidRPr="00330A50">
        <w:rPr>
          <w:rFonts w:ascii="Arial" w:hAnsi="Arial" w:cs="Arial"/>
          <w:szCs w:val="22"/>
        </w:rPr>
        <w:t xml:space="preserve"> au profit de la Marine nationale</w:t>
      </w:r>
      <w:r w:rsidR="00330A50">
        <w:rPr>
          <w:rFonts w:ascii="Arial" w:hAnsi="Arial" w:cs="Arial"/>
          <w:szCs w:val="22"/>
          <w:lang w:val="fr-FR"/>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E22E33">
        <w:rPr>
          <w:rFonts w:ascii="Arial" w:hAnsi="Arial" w:cs="Arial"/>
          <w:szCs w:val="22"/>
        </w:rPr>
        <w:t xml:space="preserve"> </w:t>
      </w:r>
      <w:r w:rsidR="00E22E33">
        <w:rPr>
          <w:rFonts w:ascii="Arial" w:hAnsi="Arial" w:cs="Arial"/>
          <w:szCs w:val="22"/>
          <w:lang w:val="fr-FR"/>
        </w:rPr>
        <w:t xml:space="preserve">et de la </w:t>
      </w:r>
      <w:r w:rsidR="00E22E33" w:rsidRPr="00E22E33">
        <w:rPr>
          <w:rFonts w:ascii="Arial" w:hAnsi="Arial" w:cs="Arial"/>
          <w:szCs w:val="22"/>
          <w:lang w:val="fr-FR"/>
        </w:rPr>
        <w:t>spécification technique de besoin (STB) référencée DSSFT/SDT/ING/SPEC/STB/386/A</w:t>
      </w:r>
      <w:r w:rsidR="00E22E33">
        <w:rPr>
          <w:rFonts w:ascii="Arial" w:hAnsi="Arial" w:cs="Arial"/>
          <w:szCs w:val="22"/>
          <w:lang w:val="fr-FR"/>
        </w:rPr>
        <w:t>.</w:t>
      </w:r>
      <w:bookmarkStart w:id="7" w:name="_GoBack"/>
      <w:bookmarkEnd w:id="7"/>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65E6682C"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526A42"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5C762F44"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 xml:space="preserve">il n’y </w:t>
      </w:r>
      <w:r w:rsidR="00033E9A">
        <w:rPr>
          <w:rFonts w:ascii="Arial" w:hAnsi="Arial" w:cs="Arial"/>
          <w:b/>
          <w:szCs w:val="22"/>
        </w:rPr>
        <w:t>a pas d’obsolescence.</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847C080"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 xml:space="preserve">Un rechange proposé en remplacement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lastRenderedPageBreak/>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1FADC6D7" w:rsidR="00443372" w:rsidRPr="005A2D84" w:rsidRDefault="004B4383">
            <w:pPr>
              <w:pStyle w:val="Normalcentr"/>
              <w:spacing w:before="120"/>
              <w:ind w:left="0" w:right="-1"/>
              <w:rPr>
                <w:rFonts w:ascii="Arial" w:hAnsi="Arial" w:cs="Arial"/>
                <w:color w:val="000000"/>
                <w:szCs w:val="22"/>
              </w:rPr>
            </w:pPr>
            <w:r>
              <w:rPr>
                <w:rFonts w:ascii="Arial" w:hAnsi="Arial" w:cs="Arial"/>
                <w:color w:val="000000"/>
                <w:szCs w:val="22"/>
              </w:rPr>
              <w:t>Equivalence ou remplaçant</w:t>
            </w:r>
            <w:r w:rsidR="00D14C8F">
              <w:rPr>
                <w:rFonts w:ascii="Arial" w:hAnsi="Arial" w:cs="Arial"/>
                <w:color w:val="000000"/>
                <w:szCs w:val="22"/>
              </w:rPr>
              <w:t xml:space="preserve"> </w:t>
            </w:r>
            <w:r w:rsidR="00443372"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lastRenderedPageBreak/>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47FE7BE8" w:rsidR="00443372" w:rsidRPr="005A2D84" w:rsidRDefault="004656CB">
            <w:pPr>
              <w:pStyle w:val="Normalcentr"/>
              <w:spacing w:before="120"/>
              <w:ind w:left="0" w:right="-1"/>
              <w:rPr>
                <w:rFonts w:ascii="Arial" w:hAnsi="Arial" w:cs="Arial"/>
                <w:szCs w:val="22"/>
              </w:rPr>
            </w:pPr>
            <w:r>
              <w:rPr>
                <w:rFonts w:ascii="Arial" w:hAnsi="Arial" w:cs="Arial"/>
                <w:szCs w:val="22"/>
              </w:rPr>
              <w:t>Equivalence ou remplaçant</w:t>
            </w:r>
            <w:r w:rsidR="00D14C8F">
              <w:rPr>
                <w:rFonts w:ascii="Arial" w:hAnsi="Arial" w:cs="Arial"/>
                <w:szCs w:val="22"/>
              </w:rPr>
              <w:t xml:space="preserve"> </w:t>
            </w:r>
            <w:r w:rsidR="00443372"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592A" w14:textId="77777777" w:rsidR="00526A42" w:rsidRDefault="00526A42">
      <w:r>
        <w:separator/>
      </w:r>
    </w:p>
  </w:endnote>
  <w:endnote w:type="continuationSeparator" w:id="0">
    <w:p w14:paraId="43EC6117" w14:textId="77777777" w:rsidR="00526A42" w:rsidRDefault="0052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6A295173"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8A6181">
      <w:rPr>
        <w:rStyle w:val="Numrodepage"/>
        <w:rFonts w:ascii="Marianne" w:hAnsi="Marianne"/>
        <w:sz w:val="12"/>
        <w:szCs w:val="12"/>
      </w:rPr>
      <w:t>26B00504</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E22E33">
      <w:rPr>
        <w:rStyle w:val="Numrodepage"/>
        <w:rFonts w:ascii="Marianne" w:hAnsi="Marianne"/>
        <w:noProof/>
        <w:sz w:val="12"/>
        <w:szCs w:val="12"/>
      </w:rPr>
      <w:t>4</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E22E33">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43B2E" w14:textId="77777777" w:rsidR="00526A42" w:rsidRDefault="00526A42">
      <w:pPr>
        <w:pStyle w:val="Pieddepage"/>
      </w:pPr>
    </w:p>
  </w:footnote>
  <w:footnote w:type="continuationSeparator" w:id="0">
    <w:p w14:paraId="15BA14F3" w14:textId="77777777" w:rsidR="00526A42" w:rsidRDefault="00526A42">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24D7C"/>
    <w:rsid w:val="00032ABE"/>
    <w:rsid w:val="00033E9A"/>
    <w:rsid w:val="00034BEA"/>
    <w:rsid w:val="000359EF"/>
    <w:rsid w:val="000413E2"/>
    <w:rsid w:val="000442DB"/>
    <w:rsid w:val="00047C09"/>
    <w:rsid w:val="00047D35"/>
    <w:rsid w:val="0005764E"/>
    <w:rsid w:val="00062B89"/>
    <w:rsid w:val="0006558F"/>
    <w:rsid w:val="00065932"/>
    <w:rsid w:val="000736D4"/>
    <w:rsid w:val="000807B1"/>
    <w:rsid w:val="0008441E"/>
    <w:rsid w:val="0009069F"/>
    <w:rsid w:val="000935E9"/>
    <w:rsid w:val="00095250"/>
    <w:rsid w:val="0009589E"/>
    <w:rsid w:val="000A16E7"/>
    <w:rsid w:val="000A65BC"/>
    <w:rsid w:val="000B7368"/>
    <w:rsid w:val="000C3219"/>
    <w:rsid w:val="000C39B5"/>
    <w:rsid w:val="000C5CD2"/>
    <w:rsid w:val="000D31DF"/>
    <w:rsid w:val="000E0ADE"/>
    <w:rsid w:val="000E27DE"/>
    <w:rsid w:val="000E3524"/>
    <w:rsid w:val="000E3670"/>
    <w:rsid w:val="000E38AA"/>
    <w:rsid w:val="000E6BDC"/>
    <w:rsid w:val="000E74B6"/>
    <w:rsid w:val="000F67B5"/>
    <w:rsid w:val="001055C5"/>
    <w:rsid w:val="00105993"/>
    <w:rsid w:val="001065C2"/>
    <w:rsid w:val="0011217D"/>
    <w:rsid w:val="00116413"/>
    <w:rsid w:val="001166BB"/>
    <w:rsid w:val="0012428E"/>
    <w:rsid w:val="00125B2E"/>
    <w:rsid w:val="00126FE9"/>
    <w:rsid w:val="001271CF"/>
    <w:rsid w:val="001450F2"/>
    <w:rsid w:val="001456AD"/>
    <w:rsid w:val="00150368"/>
    <w:rsid w:val="001521D7"/>
    <w:rsid w:val="0015718D"/>
    <w:rsid w:val="00163631"/>
    <w:rsid w:val="0016627F"/>
    <w:rsid w:val="00172D1B"/>
    <w:rsid w:val="001818E7"/>
    <w:rsid w:val="00185778"/>
    <w:rsid w:val="001860DD"/>
    <w:rsid w:val="0018683A"/>
    <w:rsid w:val="00192924"/>
    <w:rsid w:val="001942ED"/>
    <w:rsid w:val="001958C6"/>
    <w:rsid w:val="00196650"/>
    <w:rsid w:val="001A0B75"/>
    <w:rsid w:val="001A4383"/>
    <w:rsid w:val="001A798A"/>
    <w:rsid w:val="001B25B5"/>
    <w:rsid w:val="001B490C"/>
    <w:rsid w:val="001B5DA5"/>
    <w:rsid w:val="001B7D05"/>
    <w:rsid w:val="001C4795"/>
    <w:rsid w:val="001F08E5"/>
    <w:rsid w:val="001F139A"/>
    <w:rsid w:val="001F49F9"/>
    <w:rsid w:val="001F6E45"/>
    <w:rsid w:val="002047E4"/>
    <w:rsid w:val="00206A5C"/>
    <w:rsid w:val="0021019E"/>
    <w:rsid w:val="002105C4"/>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0A50"/>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0512"/>
    <w:rsid w:val="00456409"/>
    <w:rsid w:val="00461474"/>
    <w:rsid w:val="00461917"/>
    <w:rsid w:val="00464D77"/>
    <w:rsid w:val="004656CB"/>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383"/>
    <w:rsid w:val="004B4F18"/>
    <w:rsid w:val="004C256F"/>
    <w:rsid w:val="004D6616"/>
    <w:rsid w:val="004E2E74"/>
    <w:rsid w:val="004F11A3"/>
    <w:rsid w:val="004F18E4"/>
    <w:rsid w:val="004F3A1A"/>
    <w:rsid w:val="005041F7"/>
    <w:rsid w:val="00507886"/>
    <w:rsid w:val="00512D19"/>
    <w:rsid w:val="005226FF"/>
    <w:rsid w:val="00526A42"/>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224"/>
    <w:rsid w:val="005D075A"/>
    <w:rsid w:val="005D7932"/>
    <w:rsid w:val="005E06CE"/>
    <w:rsid w:val="005E0EEB"/>
    <w:rsid w:val="005E194C"/>
    <w:rsid w:val="005E29A2"/>
    <w:rsid w:val="005E3CCB"/>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1970"/>
    <w:rsid w:val="007D3E8C"/>
    <w:rsid w:val="007D5731"/>
    <w:rsid w:val="007D5CCE"/>
    <w:rsid w:val="007E4C23"/>
    <w:rsid w:val="007F291B"/>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6181"/>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6B51"/>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639"/>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4315D"/>
    <w:rsid w:val="00C513E1"/>
    <w:rsid w:val="00C51842"/>
    <w:rsid w:val="00C54B98"/>
    <w:rsid w:val="00C57BF8"/>
    <w:rsid w:val="00C61D71"/>
    <w:rsid w:val="00C634C7"/>
    <w:rsid w:val="00C6408D"/>
    <w:rsid w:val="00C65B45"/>
    <w:rsid w:val="00C660EC"/>
    <w:rsid w:val="00C70C29"/>
    <w:rsid w:val="00C76692"/>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5E56"/>
    <w:rsid w:val="00CE0362"/>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6866"/>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3917"/>
    <w:rsid w:val="00DE41EF"/>
    <w:rsid w:val="00DF1E26"/>
    <w:rsid w:val="00DF4C7B"/>
    <w:rsid w:val="00DF6793"/>
    <w:rsid w:val="00E0641F"/>
    <w:rsid w:val="00E0694E"/>
    <w:rsid w:val="00E10B73"/>
    <w:rsid w:val="00E1158E"/>
    <w:rsid w:val="00E149AF"/>
    <w:rsid w:val="00E20253"/>
    <w:rsid w:val="00E2082C"/>
    <w:rsid w:val="00E22119"/>
    <w:rsid w:val="00E22E33"/>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5C50"/>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7DA2-BE36-40EF-81AE-EF63588F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69</TotalTime>
  <Pages>9</Pages>
  <Words>2976</Words>
  <Characters>16373</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19311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45</cp:revision>
  <cp:lastPrinted>2015-11-13T09:08:00Z</cp:lastPrinted>
  <dcterms:created xsi:type="dcterms:W3CDTF">2025-04-08T07:11:00Z</dcterms:created>
  <dcterms:modified xsi:type="dcterms:W3CDTF">2026-08-18T09:05:00Z</dcterms:modified>
</cp:coreProperties>
</file>